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7D1F8E" w14:textId="77777777" w:rsidR="00F3331F" w:rsidRDefault="00F3331F" w:rsidP="00F3331F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William MEER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   (fl.1417)</w:t>
      </w:r>
    </w:p>
    <w:p w14:paraId="7B30525D" w14:textId="77777777" w:rsidR="00F3331F" w:rsidRDefault="00F3331F" w:rsidP="00F3331F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Archer.</w:t>
      </w:r>
    </w:p>
    <w:p w14:paraId="07D4BA71" w14:textId="77777777" w:rsidR="00F3331F" w:rsidRDefault="00F3331F" w:rsidP="00F3331F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7012FE3" w14:textId="77777777" w:rsidR="00F3331F" w:rsidRDefault="00F3331F" w:rsidP="00F3331F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396B8BB" w14:textId="77777777" w:rsidR="00F3331F" w:rsidRDefault="00F3331F" w:rsidP="00F3331F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  <w:t xml:space="preserve">He was on the expedition to France under the command of Edmund </w:t>
      </w:r>
    </w:p>
    <w:p w14:paraId="5839D0A6" w14:textId="77777777" w:rsidR="00F3331F" w:rsidRDefault="00F3331F" w:rsidP="00F3331F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Mortimer, Earl of March(q.v.).</w:t>
      </w:r>
    </w:p>
    <w:p w14:paraId="3D064DAA" w14:textId="77777777" w:rsidR="00F3331F" w:rsidRPr="00065994" w:rsidRDefault="00F3331F" w:rsidP="00F3331F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8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35DE5909" w14:textId="77777777" w:rsidR="00F3331F" w:rsidRDefault="00F3331F" w:rsidP="00F3331F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2E0A85CA" w14:textId="77777777" w:rsidR="00F3331F" w:rsidRDefault="00F3331F" w:rsidP="00F3331F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4BB4FDA" w14:textId="77777777" w:rsidR="00F3331F" w:rsidRDefault="00F3331F" w:rsidP="00F3331F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0F34440" w14:textId="77777777" w:rsidR="00F3331F" w:rsidRDefault="00F3331F" w:rsidP="00F3331F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fldChar w:fldCharType="begin"/>
      </w:r>
      <w:r>
        <w:rPr>
          <w:rFonts w:cs="Times New Roman"/>
          <w:color w:val="282B30"/>
          <w:szCs w:val="24"/>
          <w:shd w:val="clear" w:color="auto" w:fill="FFFFFF"/>
        </w:rPr>
        <w:instrText xml:space="preserve"> DATE \@ "dd MMMM yyyy" </w:instrText>
      </w:r>
      <w:r>
        <w:rPr>
          <w:rFonts w:cs="Times New Roman"/>
          <w:color w:val="282B30"/>
          <w:szCs w:val="24"/>
          <w:shd w:val="clear" w:color="auto" w:fill="FFFFFF"/>
        </w:rPr>
        <w:fldChar w:fldCharType="separate"/>
      </w:r>
      <w:r>
        <w:rPr>
          <w:rFonts w:cs="Times New Roman"/>
          <w:noProof/>
          <w:color w:val="282B30"/>
          <w:szCs w:val="24"/>
          <w:shd w:val="clear" w:color="auto" w:fill="FFFFFF"/>
        </w:rPr>
        <w:t>05 April 2025</w:t>
      </w:r>
      <w:r>
        <w:rPr>
          <w:rFonts w:cs="Times New Roman"/>
          <w:color w:val="282B30"/>
          <w:szCs w:val="24"/>
          <w:shd w:val="clear" w:color="auto" w:fill="FFFFFF"/>
        </w:rPr>
        <w:fldChar w:fldCharType="end"/>
      </w:r>
    </w:p>
    <w:p w14:paraId="23B695B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E0C736" w14:textId="77777777" w:rsidR="00F3331F" w:rsidRDefault="00F3331F" w:rsidP="009139A6">
      <w:r>
        <w:separator/>
      </w:r>
    </w:p>
  </w:endnote>
  <w:endnote w:type="continuationSeparator" w:id="0">
    <w:p w14:paraId="09967E4A" w14:textId="77777777" w:rsidR="00F3331F" w:rsidRDefault="00F3331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8C28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94DB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926E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A1C15" w14:textId="77777777" w:rsidR="00F3331F" w:rsidRDefault="00F3331F" w:rsidP="009139A6">
      <w:r>
        <w:separator/>
      </w:r>
    </w:p>
  </w:footnote>
  <w:footnote w:type="continuationSeparator" w:id="0">
    <w:p w14:paraId="284A3669" w14:textId="77777777" w:rsidR="00F3331F" w:rsidRDefault="00F3331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AEE4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BAA7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13C8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31F"/>
    <w:rsid w:val="0005239F"/>
    <w:rsid w:val="000666E0"/>
    <w:rsid w:val="000A2E7A"/>
    <w:rsid w:val="00190DFA"/>
    <w:rsid w:val="002510B7"/>
    <w:rsid w:val="00270799"/>
    <w:rsid w:val="00357E4A"/>
    <w:rsid w:val="005C130B"/>
    <w:rsid w:val="00826F5C"/>
    <w:rsid w:val="009139A6"/>
    <w:rsid w:val="009411C2"/>
    <w:rsid w:val="009448BB"/>
    <w:rsid w:val="00947624"/>
    <w:rsid w:val="00A3176C"/>
    <w:rsid w:val="00A47C87"/>
    <w:rsid w:val="00AE65F8"/>
    <w:rsid w:val="00BA00AB"/>
    <w:rsid w:val="00C71834"/>
    <w:rsid w:val="00CB4ED9"/>
    <w:rsid w:val="00DE227A"/>
    <w:rsid w:val="00E61DA6"/>
    <w:rsid w:val="00EB3209"/>
    <w:rsid w:val="00F3331F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AE720C"/>
  <w15:chartTrackingRefBased/>
  <w15:docId w15:val="{C8849027-41BF-457F-AFA6-7B8CA97E1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2025-04-05T06:29:00Z</dcterms:created>
  <dcterms:modified xsi:type="dcterms:W3CDTF">2025-04-05T06:29:00Z</dcterms:modified>
</cp:coreProperties>
</file>